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BD3234" w:rsidP="00D22949">
      <w:pPr>
        <w:pStyle w:val="ekvue1arial"/>
      </w:pPr>
      <w:r w:rsidRPr="00BD3234">
        <w:t>Ein Gedicht erschließen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BD3234" w:rsidP="003F42D9">
      <w:pPr>
        <w:pStyle w:val="ekvaufzhlung"/>
      </w:pPr>
      <w:r>
        <w:rPr>
          <w:lang w:eastAsia="de-DE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4364990</wp:posOffset>
            </wp:positionH>
            <wp:positionV relativeFrom="paragraph">
              <wp:posOffset>337185</wp:posOffset>
            </wp:positionV>
            <wp:extent cx="1709450" cy="768350"/>
            <wp:effectExtent l="19050" t="19050" r="24130" b="1270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189313473_s082_in_sich_hineinschau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450" cy="76835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ekvnummerierung"/>
        </w:rPr>
        <w:t>1</w:t>
      </w:r>
      <w:r w:rsidR="003F42D9">
        <w:tab/>
      </w:r>
      <w:r w:rsidRPr="00BD3234">
        <w:t xml:space="preserve">Lies das „Gedicht vom Ich“ von Fredrik Vahle im Schülerbuch </w:t>
      </w:r>
      <w:r>
        <w:br/>
      </w:r>
      <w:r w:rsidRPr="00BD3234">
        <w:t>auf Seite 82 (Aufgaben 1 und 4) einmal ganz.</w:t>
      </w:r>
    </w:p>
    <w:p w:rsidR="00BD3234" w:rsidRDefault="00BD3234" w:rsidP="00BD3234"/>
    <w:p w:rsidR="00BD3234" w:rsidRPr="00716152" w:rsidRDefault="00BD3234" w:rsidP="00BD323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2A" w:rsidRDefault="00BD3234" w:rsidP="00BD3234">
      <w:pPr>
        <w:pStyle w:val="ekvaufzhlung"/>
      </w:pPr>
      <w:r w:rsidRPr="00BD3234">
        <w:rPr>
          <w:rStyle w:val="ekvnummerierung"/>
        </w:rPr>
        <w:t>2</w:t>
      </w:r>
      <w:r>
        <w:tab/>
        <w:t xml:space="preserve">Lies den ersten Teil (bei Aufgabe 1) noch einmal. </w:t>
      </w:r>
    </w:p>
    <w:p w:rsidR="00FF2E2A" w:rsidRPr="00716152" w:rsidRDefault="00FF2E2A" w:rsidP="00FF2E2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c_ankreuz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34" w:rsidRDefault="00FF2E2A" w:rsidP="00BD3234">
      <w:pPr>
        <w:pStyle w:val="ekvaufzhlung"/>
      </w:pPr>
      <w:r>
        <w:tab/>
      </w:r>
      <w:r w:rsidR="00BD3234">
        <w:t>Kreuze die passende Antwort an.</w:t>
      </w:r>
    </w:p>
    <w:p w:rsidR="00BD3234" w:rsidRDefault="00BD3234" w:rsidP="00BD3234">
      <w:r w:rsidRPr="00D559DE">
        <w:rPr>
          <w:rStyle w:val="ekvsymbol"/>
        </w:rPr>
        <w:sym w:font="Wingdings" w:char="F0A8"/>
      </w:r>
      <w:r w:rsidRPr="00B32DAF">
        <w:tab/>
      </w:r>
      <w:r>
        <w:t>Der Autor weiß genau, wer und was ein „Ich“ ist.</w:t>
      </w:r>
    </w:p>
    <w:p w:rsidR="00BD3234" w:rsidRDefault="00BD3234" w:rsidP="00BD3234">
      <w:r w:rsidRPr="00D559DE">
        <w:rPr>
          <w:rStyle w:val="ekvsymbol"/>
        </w:rPr>
        <w:sym w:font="Wingdings" w:char="F0A8"/>
      </w:r>
      <w:r w:rsidRPr="00B32DAF">
        <w:tab/>
      </w:r>
      <w:r>
        <w:t>Der Autor kann nicht genau sagen, was das „Ich“ eigentlich ist.</w:t>
      </w:r>
    </w:p>
    <w:p w:rsidR="00BD3234" w:rsidRDefault="00BD3234" w:rsidP="00BD3234"/>
    <w:p w:rsidR="00BD3234" w:rsidRPr="00716152" w:rsidRDefault="00BD3234" w:rsidP="00BD3234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20A864" wp14:editId="30E8EE0E">
            <wp:extent cx="213360" cy="215900"/>
            <wp:effectExtent l="0" t="0" r="0" b="0"/>
            <wp:docPr id="79" name="Grafi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_schreibe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2A" w:rsidRDefault="00BD3234" w:rsidP="00BD3234">
      <w:pPr>
        <w:pStyle w:val="ekvaufzhlung"/>
      </w:pPr>
      <w:r w:rsidRPr="00BD3234">
        <w:rPr>
          <w:rStyle w:val="ekvnummerierung"/>
        </w:rPr>
        <w:t>3</w:t>
      </w:r>
      <w:r>
        <w:tab/>
        <w:t xml:space="preserve">Fredrik Vahle sagt: „Du bist mit allem dein Ich“. </w:t>
      </w:r>
    </w:p>
    <w:p w:rsidR="00BD3234" w:rsidRDefault="00FF2E2A" w:rsidP="00BD3234">
      <w:pPr>
        <w:pStyle w:val="ekvaufzhlung"/>
      </w:pPr>
      <w:r>
        <w:rPr>
          <w:rStyle w:val="ekvnummerierung"/>
        </w:rPr>
        <w:tab/>
      </w:r>
      <w:r w:rsidR="00BD3234">
        <w:t>Schreibe auf, was zu deinem eigenen Ich gehört.</w:t>
      </w:r>
    </w:p>
    <w:p w:rsidR="00BD3234" w:rsidRDefault="00BD3234" w:rsidP="00BD3234">
      <w:pPr>
        <w:pStyle w:val="ekvgrundtexthalbe"/>
      </w:pPr>
    </w:p>
    <w:p w:rsidR="00BD3234" w:rsidRDefault="00FF2E2A" w:rsidP="00BD3234">
      <w:r>
        <w:t>a)</w:t>
      </w:r>
      <w:r>
        <w:tab/>
      </w:r>
      <w:r w:rsidR="00BD3234">
        <w:t>Wie bewegst du dich (langsam, schnell, hektisch, …)?</w:t>
      </w:r>
    </w:p>
    <w:p w:rsidR="00BD3234" w:rsidRPr="00BD3234" w:rsidRDefault="00BD3234" w:rsidP="00BD3234">
      <w:pPr>
        <w:pStyle w:val="ekvschreiblinie"/>
        <w:rPr>
          <w:u w:val="single"/>
        </w:rPr>
      </w:pPr>
      <w:r w:rsidRPr="00BD3234">
        <w:rPr>
          <w:u w:val="single"/>
        </w:rPr>
        <w:tab/>
      </w:r>
      <w:r w:rsidRPr="00BD3234">
        <w:rPr>
          <w:u w:val="single"/>
        </w:rPr>
        <w:tab/>
      </w:r>
      <w:r w:rsidRPr="00BD3234">
        <w:rPr>
          <w:u w:val="single"/>
        </w:rPr>
        <w:tab/>
      </w:r>
    </w:p>
    <w:p w:rsidR="00BD3234" w:rsidRDefault="00FF2E2A" w:rsidP="00BD3234">
      <w:r>
        <w:t>b)</w:t>
      </w:r>
      <w:r>
        <w:tab/>
      </w:r>
      <w:r w:rsidR="00BD3234">
        <w:t>Was tust du gerne?</w:t>
      </w:r>
    </w:p>
    <w:p w:rsidR="00BD3234" w:rsidRPr="00BD3234" w:rsidRDefault="00BD3234" w:rsidP="00BD3234">
      <w:pPr>
        <w:pStyle w:val="ekvschreiblinie"/>
        <w:rPr>
          <w:u w:val="single"/>
        </w:rPr>
      </w:pPr>
      <w:r w:rsidRPr="00BD3234">
        <w:rPr>
          <w:u w:val="single"/>
        </w:rPr>
        <w:tab/>
      </w:r>
      <w:r w:rsidRPr="00BD3234">
        <w:rPr>
          <w:u w:val="single"/>
        </w:rPr>
        <w:tab/>
      </w:r>
      <w:r w:rsidRPr="00BD3234">
        <w:rPr>
          <w:u w:val="single"/>
        </w:rPr>
        <w:tab/>
      </w:r>
    </w:p>
    <w:p w:rsidR="00BD3234" w:rsidRDefault="00FF2E2A" w:rsidP="00BD3234">
      <w:r>
        <w:t>c)</w:t>
      </w:r>
      <w:r>
        <w:tab/>
      </w:r>
      <w:r w:rsidR="00BD3234">
        <w:t>Was kannst du gut?</w:t>
      </w:r>
    </w:p>
    <w:p w:rsidR="00BD3234" w:rsidRPr="00BD3234" w:rsidRDefault="00BD3234" w:rsidP="00BD3234">
      <w:pPr>
        <w:pStyle w:val="ekvschreiblinie"/>
        <w:rPr>
          <w:u w:val="single"/>
        </w:rPr>
      </w:pPr>
      <w:r w:rsidRPr="00BD3234">
        <w:rPr>
          <w:u w:val="single"/>
        </w:rPr>
        <w:tab/>
      </w:r>
      <w:r w:rsidRPr="00BD3234">
        <w:rPr>
          <w:u w:val="single"/>
        </w:rPr>
        <w:tab/>
      </w:r>
      <w:r w:rsidRPr="00BD3234">
        <w:rPr>
          <w:u w:val="single"/>
        </w:rPr>
        <w:tab/>
      </w:r>
    </w:p>
    <w:p w:rsidR="00BD3234" w:rsidRDefault="00FF2E2A" w:rsidP="00BD3234">
      <w:r>
        <w:t>d)</w:t>
      </w:r>
      <w:r>
        <w:tab/>
      </w:r>
      <w:r w:rsidR="00BD3234">
        <w:t>Was sagen andere über dich?</w:t>
      </w:r>
    </w:p>
    <w:p w:rsidR="00BD3234" w:rsidRPr="00BD3234" w:rsidRDefault="00BD3234" w:rsidP="00BD3234">
      <w:pPr>
        <w:pStyle w:val="ekvschreiblinie"/>
        <w:rPr>
          <w:u w:val="single"/>
        </w:rPr>
      </w:pPr>
      <w:r w:rsidRPr="00BD3234">
        <w:rPr>
          <w:u w:val="single"/>
        </w:rPr>
        <w:tab/>
      </w:r>
      <w:r w:rsidRPr="00BD3234">
        <w:rPr>
          <w:u w:val="single"/>
        </w:rPr>
        <w:tab/>
      </w:r>
      <w:r w:rsidRPr="00BD3234">
        <w:rPr>
          <w:u w:val="single"/>
        </w:rPr>
        <w:tab/>
      </w:r>
    </w:p>
    <w:p w:rsidR="00BD3234" w:rsidRDefault="00FF2E2A" w:rsidP="00BD3234">
      <w:r>
        <w:t>e)</w:t>
      </w:r>
      <w:r>
        <w:tab/>
      </w:r>
      <w:r w:rsidR="00BD3234">
        <w:t>Was fällt dir noch zu deinem Ich ein?</w:t>
      </w:r>
    </w:p>
    <w:p w:rsidR="00BD3234" w:rsidRPr="00BD3234" w:rsidRDefault="00BD3234" w:rsidP="00BD3234">
      <w:pPr>
        <w:pStyle w:val="ekvschreiblinie"/>
        <w:rPr>
          <w:u w:val="single"/>
        </w:rPr>
      </w:pPr>
      <w:r w:rsidRPr="00BD3234">
        <w:rPr>
          <w:u w:val="single"/>
        </w:rPr>
        <w:tab/>
      </w:r>
      <w:r w:rsidRPr="00BD3234">
        <w:rPr>
          <w:u w:val="single"/>
        </w:rPr>
        <w:tab/>
      </w:r>
      <w:r w:rsidRPr="00BD3234">
        <w:rPr>
          <w:u w:val="single"/>
        </w:rPr>
        <w:tab/>
      </w:r>
    </w:p>
    <w:p w:rsidR="00BD3234" w:rsidRDefault="00BD3234" w:rsidP="00BD3234"/>
    <w:p w:rsidR="00BD3234" w:rsidRPr="00716152" w:rsidRDefault="00BD3234" w:rsidP="00BD323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34" w:rsidRDefault="00BD3234" w:rsidP="00BD3234">
      <w:pPr>
        <w:pStyle w:val="ekvaufzhlung"/>
      </w:pPr>
      <w:r w:rsidRPr="00BD3234">
        <w:rPr>
          <w:rStyle w:val="ekvnummerierung"/>
        </w:rPr>
        <w:t>4</w:t>
      </w:r>
      <w:r>
        <w:tab/>
        <w:t>Lies den Schluss des Gedichtes.</w:t>
      </w:r>
      <w:r>
        <w:br/>
        <w:t>„Dich kann’s auf der ganzen weiten Welt</w:t>
      </w:r>
      <w:r>
        <w:br/>
        <w:t>so, wie du bist, nur einmal geben.“</w:t>
      </w:r>
    </w:p>
    <w:p w:rsidR="00BD3234" w:rsidRDefault="00BD3234" w:rsidP="00BD3234"/>
    <w:p w:rsidR="00BD3234" w:rsidRPr="00716152" w:rsidRDefault="00BD3234" w:rsidP="00BD323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c_ankreuz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34" w:rsidRDefault="00BD3234" w:rsidP="00BD3234">
      <w:pPr>
        <w:pStyle w:val="ekvaufzhlung"/>
      </w:pPr>
      <w:r w:rsidRPr="00BD3234">
        <w:rPr>
          <w:rStyle w:val="ekvnummerierung"/>
        </w:rPr>
        <w:t>5</w:t>
      </w:r>
      <w:r>
        <w:tab/>
        <w:t>Kreuze an: Ist es für dich eine schöne Vorstellung, dass es dich nur einmal gibt?</w:t>
      </w:r>
    </w:p>
    <w:p w:rsidR="00BD3234" w:rsidRDefault="00BD3234" w:rsidP="00BD3234">
      <w:pPr>
        <w:pStyle w:val="ekvgrundtexthalbe"/>
      </w:pPr>
    </w:p>
    <w:p w:rsidR="00BD3234" w:rsidRDefault="00BD3234" w:rsidP="00BD3234">
      <w:r>
        <w:rPr>
          <w:rStyle w:val="ekvsymbol"/>
        </w:rPr>
        <w:tab/>
      </w:r>
      <w:r w:rsidRPr="00D559DE">
        <w:rPr>
          <w:rStyle w:val="ekvsymbol"/>
        </w:rPr>
        <w:sym w:font="Wingdings" w:char="F0A8"/>
      </w:r>
      <w:r>
        <w:t>  ja</w:t>
      </w:r>
      <w:r>
        <w:tab/>
      </w:r>
      <w:r>
        <w:tab/>
      </w:r>
      <w:r w:rsidRPr="00D559DE">
        <w:rPr>
          <w:rStyle w:val="ekvsymbol"/>
        </w:rPr>
        <w:sym w:font="Wingdings" w:char="F0A8"/>
      </w:r>
      <w:r>
        <w:t>  nein</w:t>
      </w:r>
    </w:p>
    <w:p w:rsidR="00BD3234" w:rsidRDefault="00BD3234" w:rsidP="00BD3234"/>
    <w:p w:rsidR="00BD3234" w:rsidRPr="00716152" w:rsidRDefault="00BD3234" w:rsidP="00BD3234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20A864" wp14:editId="30E8EE0E">
            <wp:extent cx="213360" cy="2159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_schreibe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34" w:rsidRDefault="00BD3234" w:rsidP="00BD3234">
      <w:pPr>
        <w:pStyle w:val="ekvaufzhlung"/>
      </w:pPr>
      <w:r w:rsidRPr="00BD3234">
        <w:rPr>
          <w:rStyle w:val="ekvnummerierung"/>
        </w:rPr>
        <w:t>6</w:t>
      </w:r>
      <w:r>
        <w:tab/>
        <w:t>Schreibe die Beg</w:t>
      </w:r>
      <w:r w:rsidR="00FF2E2A">
        <w:t>r</w:t>
      </w:r>
      <w:r>
        <w:t>ündung für deine Entscheidung auf.</w:t>
      </w:r>
    </w:p>
    <w:p w:rsidR="00BD3234" w:rsidRDefault="00BD3234" w:rsidP="00BD3234">
      <w:pPr>
        <w:pStyle w:val="ekvschreiblinie"/>
        <w:rPr>
          <w:u w:val="single"/>
        </w:rPr>
      </w:pPr>
      <w:r w:rsidRPr="00BD3234">
        <w:rPr>
          <w:u w:val="single"/>
        </w:rPr>
        <w:tab/>
      </w:r>
      <w:r w:rsidRPr="00BD3234">
        <w:rPr>
          <w:u w:val="single"/>
        </w:rPr>
        <w:tab/>
      </w:r>
      <w:r w:rsidRPr="00BD3234">
        <w:rPr>
          <w:u w:val="single"/>
        </w:rPr>
        <w:tab/>
      </w:r>
    </w:p>
    <w:p w:rsidR="00BD3234" w:rsidRDefault="00BD3234" w:rsidP="00BD3234">
      <w:pPr>
        <w:pStyle w:val="ekvschreiblinie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3234" w:rsidRPr="00BD3234" w:rsidRDefault="00BD3234" w:rsidP="00BD3234">
      <w:pPr>
        <w:pStyle w:val="ekvschreiblinie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BD3234" w:rsidRPr="00BD3234" w:rsidSect="001003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669" w:rsidRDefault="00A34669" w:rsidP="003C599D">
      <w:pPr>
        <w:spacing w:line="240" w:lineRule="auto"/>
      </w:pPr>
      <w:r>
        <w:separator/>
      </w:r>
    </w:p>
  </w:endnote>
  <w:endnote w:type="continuationSeparator" w:id="0">
    <w:p w:rsidR="00A34669" w:rsidRDefault="00A34669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E2A" w:rsidRDefault="00FF2E2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A05431" w:rsidRPr="006B0A74" w:rsidRDefault="00A05431" w:rsidP="00A05431">
          <w:pPr>
            <w:pStyle w:val="ekvquelle"/>
          </w:pPr>
          <w:r w:rsidRPr="006B0A74">
            <w:rPr>
              <w:rStyle w:val="ekvfett"/>
            </w:rPr>
            <w:t>Illustration</w:t>
          </w:r>
          <w:r>
            <w:t xml:space="preserve">: </w:t>
          </w:r>
          <w:r w:rsidR="00FF2E2A" w:rsidRPr="00FF2E2A">
            <w:t>Sabine Wiemers, Düsseldorf</w:t>
          </w:r>
          <w:bookmarkStart w:id="0" w:name="_GoBack"/>
          <w:bookmarkEnd w:id="0"/>
        </w:p>
        <w:p w:rsidR="000C1572" w:rsidRPr="000B425B" w:rsidRDefault="006B02FB" w:rsidP="00BD3234">
          <w:pPr>
            <w:pStyle w:val="ekvquelle"/>
          </w:pPr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BD3234">
            <w:rPr>
              <w:b/>
            </w:rPr>
            <w:t>82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E2A" w:rsidRDefault="00FF2E2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669" w:rsidRDefault="00A34669" w:rsidP="003C599D">
      <w:pPr>
        <w:spacing w:line="240" w:lineRule="auto"/>
      </w:pPr>
      <w:r>
        <w:separator/>
      </w:r>
    </w:p>
  </w:footnote>
  <w:footnote w:type="continuationSeparator" w:id="0">
    <w:p w:rsidR="00A34669" w:rsidRDefault="00A34669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E2A" w:rsidRDefault="00FF2E2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3F42D9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6B02FB">
            <w:rPr>
              <w:b/>
            </w:rPr>
            <w:t>2</w:t>
          </w:r>
          <w:r w:rsidRPr="00A12BFA">
            <w:rPr>
              <w:b/>
            </w:rPr>
            <w:t xml:space="preserve"> | </w:t>
          </w:r>
          <w:r w:rsidR="00BD3234" w:rsidRPr="00BD3234">
            <w:t>LE/ES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8240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E2A" w:rsidRDefault="00FF2E2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43EB"/>
    <w:rsid w:val="00182050"/>
    <w:rsid w:val="00182B7D"/>
    <w:rsid w:val="001845AC"/>
    <w:rsid w:val="00186866"/>
    <w:rsid w:val="00187AFD"/>
    <w:rsid w:val="00190B65"/>
    <w:rsid w:val="00193A18"/>
    <w:rsid w:val="00193A40"/>
    <w:rsid w:val="00197403"/>
    <w:rsid w:val="001A5BD5"/>
    <w:rsid w:val="001B7253"/>
    <w:rsid w:val="001C3792"/>
    <w:rsid w:val="001C6C8F"/>
    <w:rsid w:val="001D0785"/>
    <w:rsid w:val="001D1169"/>
    <w:rsid w:val="001D2674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5239"/>
    <w:rsid w:val="00206CFE"/>
    <w:rsid w:val="00213581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4375"/>
    <w:rsid w:val="004372DD"/>
    <w:rsid w:val="00441088"/>
    <w:rsid w:val="00441724"/>
    <w:rsid w:val="0044185E"/>
    <w:rsid w:val="00445ADA"/>
    <w:rsid w:val="0044787C"/>
    <w:rsid w:val="00452C06"/>
    <w:rsid w:val="00454148"/>
    <w:rsid w:val="004621B3"/>
    <w:rsid w:val="0046364F"/>
    <w:rsid w:val="00465073"/>
    <w:rsid w:val="00473A88"/>
    <w:rsid w:val="0047471A"/>
    <w:rsid w:val="00477F2F"/>
    <w:rsid w:val="00483A7A"/>
    <w:rsid w:val="00483D65"/>
    <w:rsid w:val="004858E8"/>
    <w:rsid w:val="004862DF"/>
    <w:rsid w:val="00486B3D"/>
    <w:rsid w:val="00490692"/>
    <w:rsid w:val="004925F2"/>
    <w:rsid w:val="004944FB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7103"/>
    <w:rsid w:val="00554EDA"/>
    <w:rsid w:val="00556B4A"/>
    <w:rsid w:val="00560848"/>
    <w:rsid w:val="00561D71"/>
    <w:rsid w:val="00570CE6"/>
    <w:rsid w:val="0057200E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3095"/>
    <w:rsid w:val="007E2A25"/>
    <w:rsid w:val="007E4DDC"/>
    <w:rsid w:val="007E52E1"/>
    <w:rsid w:val="007E5E71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7623C"/>
    <w:rsid w:val="00881B59"/>
    <w:rsid w:val="00882053"/>
    <w:rsid w:val="008942A2"/>
    <w:rsid w:val="0089534A"/>
    <w:rsid w:val="008A529C"/>
    <w:rsid w:val="008B446A"/>
    <w:rsid w:val="008B5E47"/>
    <w:rsid w:val="008C0880"/>
    <w:rsid w:val="008C27FD"/>
    <w:rsid w:val="008C4BED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7FC"/>
    <w:rsid w:val="009A2869"/>
    <w:rsid w:val="009A3597"/>
    <w:rsid w:val="009A50D4"/>
    <w:rsid w:val="009A54AD"/>
    <w:rsid w:val="009A7614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4669"/>
    <w:rsid w:val="00A35787"/>
    <w:rsid w:val="00A36CCE"/>
    <w:rsid w:val="00A43B4C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6483"/>
    <w:rsid w:val="00BC69E3"/>
    <w:rsid w:val="00BC7335"/>
    <w:rsid w:val="00BD3234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70F84"/>
    <w:rsid w:val="00C727B3"/>
    <w:rsid w:val="00C72BA2"/>
    <w:rsid w:val="00C74250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4CC2"/>
    <w:rsid w:val="00DA1633"/>
    <w:rsid w:val="00DA29C3"/>
    <w:rsid w:val="00DA6422"/>
    <w:rsid w:val="00DB0557"/>
    <w:rsid w:val="00DB2C80"/>
    <w:rsid w:val="00DC0994"/>
    <w:rsid w:val="00DC2340"/>
    <w:rsid w:val="00DC30DA"/>
    <w:rsid w:val="00DE0792"/>
    <w:rsid w:val="00DE287B"/>
    <w:rsid w:val="00DE603B"/>
    <w:rsid w:val="00DE7CAD"/>
    <w:rsid w:val="00DF129D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30B5"/>
    <w:rsid w:val="00EA7542"/>
    <w:rsid w:val="00EB0565"/>
    <w:rsid w:val="00EB1B51"/>
    <w:rsid w:val="00EB2280"/>
    <w:rsid w:val="00EB5733"/>
    <w:rsid w:val="00EC1621"/>
    <w:rsid w:val="00EC3515"/>
    <w:rsid w:val="00EC662E"/>
    <w:rsid w:val="00ED2C48"/>
    <w:rsid w:val="00EE049D"/>
    <w:rsid w:val="00EE2721"/>
    <w:rsid w:val="00EE2A0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  <w:rsid w:val="00FF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7B0D3C"/>
    <w:pPr>
      <w:tabs>
        <w:tab w:val="clear" w:pos="595"/>
        <w:tab w:val="clear" w:pos="851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  <w:style w:type="paragraph" w:styleId="Listenabsatz">
    <w:name w:val="List Paragraph"/>
    <w:basedOn w:val="Standard"/>
    <w:uiPriority w:val="9"/>
    <w:qFormat/>
    <w:rsid w:val="00FF2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EED63-C6C5-4D69-B846-4EBEF950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127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5</cp:revision>
  <cp:lastPrinted>2016-12-23T16:36:00Z</cp:lastPrinted>
  <dcterms:created xsi:type="dcterms:W3CDTF">2019-04-25T09:07:00Z</dcterms:created>
  <dcterms:modified xsi:type="dcterms:W3CDTF">2019-06-01T12:14:00Z</dcterms:modified>
</cp:coreProperties>
</file>